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034975" w14:textId="77777777" w:rsidR="00851C44" w:rsidRDefault="00851C44" w:rsidP="00851C4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HOLM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d.1443)</w:t>
      </w:r>
    </w:p>
    <w:p w14:paraId="3825D7FC" w14:textId="77777777" w:rsidR="00851C44" w:rsidRDefault="00851C44" w:rsidP="00851C4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Barrow, Suffolk.</w:t>
      </w:r>
    </w:p>
    <w:p w14:paraId="1EDBA728" w14:textId="77777777" w:rsidR="00851C44" w:rsidRDefault="00851C44" w:rsidP="00851C44">
      <w:pPr>
        <w:pStyle w:val="NoSpacing"/>
        <w:jc w:val="both"/>
        <w:rPr>
          <w:rFonts w:cs="Times New Roman"/>
          <w:szCs w:val="24"/>
        </w:rPr>
      </w:pPr>
    </w:p>
    <w:p w14:paraId="6BA85D61" w14:textId="77777777" w:rsidR="00851C44" w:rsidRDefault="00851C44" w:rsidP="00851C44">
      <w:pPr>
        <w:pStyle w:val="NoSpacing"/>
        <w:jc w:val="both"/>
        <w:rPr>
          <w:rFonts w:cs="Times New Roman"/>
          <w:szCs w:val="24"/>
        </w:rPr>
      </w:pPr>
    </w:p>
    <w:p w14:paraId="351346C1" w14:textId="77777777" w:rsidR="00851C44" w:rsidRDefault="00851C44" w:rsidP="00851C4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= Margery(q.v.).</w:t>
      </w:r>
    </w:p>
    <w:p w14:paraId="3F8E1EF9" w14:textId="77777777" w:rsidR="00851C44" w:rsidRDefault="00851C44" w:rsidP="00851C4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(“Wills of the Archdeaconry of Sudbury, 1439-1474” </w:t>
      </w:r>
      <w:proofErr w:type="spellStart"/>
      <w:proofErr w:type="gramStart"/>
      <w:r>
        <w:rPr>
          <w:rFonts w:cs="Times New Roman"/>
          <w:szCs w:val="24"/>
        </w:rPr>
        <w:t>vol.I</w:t>
      </w:r>
      <w:proofErr w:type="spellEnd"/>
      <w:proofErr w:type="gramEnd"/>
      <w:r>
        <w:rPr>
          <w:rFonts w:cs="Times New Roman"/>
          <w:szCs w:val="24"/>
        </w:rPr>
        <w:t xml:space="preserve"> ed. Peter </w:t>
      </w:r>
    </w:p>
    <w:p w14:paraId="4A470D86" w14:textId="77777777" w:rsidR="00851C44" w:rsidRDefault="00851C44" w:rsidP="00851C4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Northeast, pub. The Suffolk Records Society, </w:t>
      </w:r>
      <w:proofErr w:type="spellStart"/>
      <w:proofErr w:type="gramStart"/>
      <w:r>
        <w:rPr>
          <w:rFonts w:cs="Times New Roman"/>
          <w:szCs w:val="24"/>
        </w:rPr>
        <w:t>vol.XLIV</w:t>
      </w:r>
      <w:proofErr w:type="spellEnd"/>
      <w:proofErr w:type="gramEnd"/>
      <w:r>
        <w:rPr>
          <w:rFonts w:cs="Times New Roman"/>
          <w:szCs w:val="24"/>
        </w:rPr>
        <w:t>, 2001 pp106-7)</w:t>
      </w:r>
    </w:p>
    <w:p w14:paraId="22DEAA12" w14:textId="77777777" w:rsidR="00851C44" w:rsidRPr="004D0675" w:rsidRDefault="00851C44" w:rsidP="00851C4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Daughter:   Margaret(q.v.).   (ibid.)</w:t>
      </w:r>
    </w:p>
    <w:p w14:paraId="532F2697" w14:textId="77777777" w:rsidR="00851C44" w:rsidRDefault="00851C44" w:rsidP="00851C44">
      <w:pPr>
        <w:pStyle w:val="NoSpacing"/>
        <w:jc w:val="both"/>
        <w:rPr>
          <w:rFonts w:cs="Times New Roman"/>
          <w:szCs w:val="24"/>
        </w:rPr>
      </w:pPr>
    </w:p>
    <w:p w14:paraId="52E85595" w14:textId="77777777" w:rsidR="00851C44" w:rsidRDefault="00851C44" w:rsidP="00851C44">
      <w:pPr>
        <w:pStyle w:val="NoSpacing"/>
        <w:jc w:val="both"/>
        <w:rPr>
          <w:rFonts w:cs="Times New Roman"/>
          <w:szCs w:val="24"/>
        </w:rPr>
      </w:pPr>
    </w:p>
    <w:p w14:paraId="36281018" w14:textId="77777777" w:rsidR="00851C44" w:rsidRDefault="00851C44" w:rsidP="00851C4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13 Aug.1443</w:t>
      </w:r>
      <w:r>
        <w:rPr>
          <w:rFonts w:cs="Times New Roman"/>
          <w:szCs w:val="24"/>
        </w:rPr>
        <w:tab/>
        <w:t>He made his Will.    (ibid.)</w:t>
      </w:r>
    </w:p>
    <w:p w14:paraId="39FE2FD4" w14:textId="77777777" w:rsidR="00851C44" w:rsidRDefault="00851C44" w:rsidP="00851C4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19 Nov.</w:t>
      </w:r>
      <w:r>
        <w:rPr>
          <w:rFonts w:cs="Times New Roman"/>
          <w:szCs w:val="24"/>
        </w:rPr>
        <w:tab/>
        <w:t>His Will was proved.   (ibid.)</w:t>
      </w:r>
    </w:p>
    <w:p w14:paraId="677D99F3" w14:textId="77777777" w:rsidR="00851C44" w:rsidRDefault="00851C44" w:rsidP="00851C44">
      <w:pPr>
        <w:pStyle w:val="NoSpacing"/>
        <w:jc w:val="both"/>
        <w:rPr>
          <w:rFonts w:cs="Times New Roman"/>
          <w:szCs w:val="24"/>
        </w:rPr>
      </w:pPr>
    </w:p>
    <w:p w14:paraId="5887F97C" w14:textId="77777777" w:rsidR="00851C44" w:rsidRDefault="00851C44" w:rsidP="00851C44">
      <w:pPr>
        <w:pStyle w:val="NoSpacing"/>
        <w:jc w:val="both"/>
        <w:rPr>
          <w:rFonts w:cs="Times New Roman"/>
          <w:szCs w:val="24"/>
        </w:rPr>
      </w:pPr>
    </w:p>
    <w:p w14:paraId="737AEDB3" w14:textId="77777777" w:rsidR="00851C44" w:rsidRDefault="00851C44" w:rsidP="00851C4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Executors:   Margery, Thomas Warner(q.v.), Adam Chapman(q.v.)</w:t>
      </w:r>
    </w:p>
    <w:p w14:paraId="4DFDDC32" w14:textId="77777777" w:rsidR="00851C44" w:rsidRDefault="00851C44" w:rsidP="00851C44">
      <w:pPr>
        <w:pStyle w:val="NoSpacing"/>
        <w:jc w:val="both"/>
        <w:rPr>
          <w:rFonts w:cs="Times New Roman"/>
          <w:szCs w:val="24"/>
        </w:rPr>
      </w:pPr>
    </w:p>
    <w:p w14:paraId="1EF540DC" w14:textId="77777777" w:rsidR="00851C44" w:rsidRDefault="00851C44" w:rsidP="00851C44">
      <w:pPr>
        <w:pStyle w:val="NoSpacing"/>
        <w:jc w:val="both"/>
        <w:rPr>
          <w:rFonts w:cs="Times New Roman"/>
          <w:szCs w:val="24"/>
        </w:rPr>
      </w:pPr>
    </w:p>
    <w:p w14:paraId="41C5F178" w14:textId="77777777" w:rsidR="00851C44" w:rsidRDefault="00851C44" w:rsidP="00851C4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9 March 2023</w:t>
      </w:r>
    </w:p>
    <w:p w14:paraId="6F6B8C5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10AC32" w14:textId="77777777" w:rsidR="00851C44" w:rsidRDefault="00851C44" w:rsidP="009139A6">
      <w:r>
        <w:separator/>
      </w:r>
    </w:p>
  </w:endnote>
  <w:endnote w:type="continuationSeparator" w:id="0">
    <w:p w14:paraId="20FF5C50" w14:textId="77777777" w:rsidR="00851C44" w:rsidRDefault="00851C4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96159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9F241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FBFD5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820ED5" w14:textId="77777777" w:rsidR="00851C44" w:rsidRDefault="00851C44" w:rsidP="009139A6">
      <w:r>
        <w:separator/>
      </w:r>
    </w:p>
  </w:footnote>
  <w:footnote w:type="continuationSeparator" w:id="0">
    <w:p w14:paraId="3A9F69CD" w14:textId="77777777" w:rsidR="00851C44" w:rsidRDefault="00851C4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DB534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DB8FE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55740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C44"/>
    <w:rsid w:val="000666E0"/>
    <w:rsid w:val="002510B7"/>
    <w:rsid w:val="00270799"/>
    <w:rsid w:val="00375621"/>
    <w:rsid w:val="005C130B"/>
    <w:rsid w:val="00826F5C"/>
    <w:rsid w:val="00851C44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E74F06"/>
  <w15:chartTrackingRefBased/>
  <w15:docId w15:val="{C75C4BC3-93CC-4506-8C77-716FE40E5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2024-10-18T16:52:00Z</dcterms:created>
  <dcterms:modified xsi:type="dcterms:W3CDTF">2024-10-18T16:52:00Z</dcterms:modified>
</cp:coreProperties>
</file>